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57360">
        <w:rPr>
          <w:rFonts w:ascii="Arial" w:hAnsi="Arial" w:cs="Arial"/>
          <w:b/>
          <w:caps/>
          <w:sz w:val="28"/>
          <w:szCs w:val="28"/>
        </w:rPr>
        <w:t>845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2A7B24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5"/>
        <w:gridCol w:w="8357"/>
      </w:tblGrid>
      <w:tr w:rsidR="008356E0" w:rsidRPr="00691CF5" w:rsidTr="00EF1AC0">
        <w:trPr>
          <w:trHeight w:val="1033"/>
        </w:trPr>
        <w:tc>
          <w:tcPr>
            <w:tcW w:w="1055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57" w:type="dxa"/>
          </w:tcPr>
          <w:p w:rsidR="008356E0" w:rsidRPr="00691CF5" w:rsidRDefault="0025736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 – Bandeirante Energia S/A, solicitando a instalação de luminária no poste existente defronte do nº 148 da Rua Edmundo Pereira Filho, no Jardim Santa Marina, neste Município. 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F1AC0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257360">
        <w:rPr>
          <w:rFonts w:ascii="Arial" w:hAnsi="Arial" w:cs="Arial"/>
        </w:rPr>
        <w:t xml:space="preserve">, seja oficiado à </w:t>
      </w:r>
      <w:r w:rsidR="00EF1AC0">
        <w:rPr>
          <w:rFonts w:ascii="Arial" w:hAnsi="Arial" w:cs="Arial"/>
        </w:rPr>
        <w:t>EDP – Bandeirante Energia S/A</w:t>
      </w:r>
      <w:r w:rsidR="00257360" w:rsidRPr="00257360">
        <w:rPr>
          <w:rFonts w:ascii="Arial" w:hAnsi="Arial" w:cs="Arial"/>
        </w:rPr>
        <w:t xml:space="preserve"> solicitando a instalação de luminária no poste existente defronte do nº 148 da Rua Edmundo Pereira Filho, no Jardim Santa Marina, neste Município</w:t>
      </w:r>
      <w:r w:rsidRPr="00691CF5">
        <w:rPr>
          <w:rFonts w:ascii="Arial" w:hAnsi="Arial" w:cs="Arial"/>
        </w:rPr>
        <w:t xml:space="preserve">. </w:t>
      </w:r>
    </w:p>
    <w:p w:rsidR="00117078" w:rsidRDefault="00117078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instalação da refe</w:t>
      </w:r>
      <w:r w:rsidR="00D70D93">
        <w:rPr>
          <w:rFonts w:ascii="Arial" w:hAnsi="Arial" w:cs="Arial"/>
        </w:rPr>
        <w:t>rida luminária se faz necessária</w:t>
      </w:r>
      <w:bookmarkStart w:id="0" w:name="_GoBack"/>
      <w:bookmarkEnd w:id="0"/>
      <w:r>
        <w:rPr>
          <w:rFonts w:ascii="Arial" w:hAnsi="Arial" w:cs="Arial"/>
        </w:rPr>
        <w:t xml:space="preserve"> para oferecer maior segurança dos moradores.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257360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257360">
        <w:rPr>
          <w:rFonts w:ascii="Arial" w:hAnsi="Arial" w:cs="Arial"/>
        </w:rPr>
        <w:t>25 de maio de 2016.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EF1AC0" w:rsidRPr="00EF1AC0" w:rsidRDefault="00EF1AC0" w:rsidP="00EF1AC0">
      <w:pPr>
        <w:jc w:val="center"/>
        <w:rPr>
          <w:rFonts w:ascii="Arial" w:hAnsi="Arial"/>
          <w:b/>
          <w:smallCaps/>
        </w:rPr>
      </w:pPr>
      <w:r w:rsidRPr="00EF1AC0">
        <w:rPr>
          <w:rFonts w:ascii="Arial" w:hAnsi="Arial"/>
          <w:b/>
          <w:smallCaps/>
        </w:rPr>
        <w:t>VALMIR DO PARQUE MEIA LUA</w:t>
      </w:r>
    </w:p>
    <w:p w:rsidR="008356E0" w:rsidRPr="00691CF5" w:rsidRDefault="00EF1AC0" w:rsidP="00EF1AC0">
      <w:pPr>
        <w:spacing w:line="360" w:lineRule="auto"/>
        <w:jc w:val="center"/>
        <w:rPr>
          <w:rFonts w:ascii="Arial" w:hAnsi="Arial" w:cs="Arial"/>
        </w:rPr>
      </w:pPr>
      <w:r w:rsidRPr="00EF1AC0">
        <w:rPr>
          <w:rFonts w:ascii="Arial" w:hAnsi="Arial"/>
        </w:rPr>
        <w:t>Vereador - PSDC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8356E0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17078" w:rsidRDefault="00117078" w:rsidP="00117078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845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117078" w:rsidRDefault="00117078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17078" w:rsidRDefault="00117078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17078" w:rsidRDefault="00117078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17078" w:rsidRPr="00691CF5" w:rsidRDefault="00117078" w:rsidP="00117078">
      <w:pPr>
        <w:tabs>
          <w:tab w:val="left" w:pos="3847"/>
        </w:tabs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4650740" cy="3488055"/>
            <wp:effectExtent l="0" t="0" r="0" b="0"/>
            <wp:docPr id="4" name="Imagem 4" descr="C:\Users\Salete\AppData\Local\Microsoft\Windows\Temporary Internet Files\Content.Word\DSCN93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DSCN935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231" cy="3488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6E0" w:rsidRPr="00691CF5" w:rsidRDefault="008356E0" w:rsidP="008356E0"/>
    <w:p w:rsidR="00C26420" w:rsidRPr="00691CF5" w:rsidRDefault="00C26420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C26420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91F" w:rsidRDefault="0061691F">
      <w:r>
        <w:separator/>
      </w:r>
    </w:p>
  </w:endnote>
  <w:endnote w:type="continuationSeparator" w:id="0">
    <w:p w:rsidR="0061691F" w:rsidRDefault="00616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91F" w:rsidRDefault="0061691F">
      <w:r>
        <w:separator/>
      </w:r>
    </w:p>
  </w:footnote>
  <w:footnote w:type="continuationSeparator" w:id="0">
    <w:p w:rsidR="0061691F" w:rsidRDefault="00616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B688C"/>
    <w:rsid w:val="00117078"/>
    <w:rsid w:val="0014591F"/>
    <w:rsid w:val="001713EF"/>
    <w:rsid w:val="00172E81"/>
    <w:rsid w:val="00181CD2"/>
    <w:rsid w:val="001F13C3"/>
    <w:rsid w:val="00204ED7"/>
    <w:rsid w:val="00253C82"/>
    <w:rsid w:val="00255FBE"/>
    <w:rsid w:val="00257360"/>
    <w:rsid w:val="00261F0A"/>
    <w:rsid w:val="00293E66"/>
    <w:rsid w:val="002945F4"/>
    <w:rsid w:val="0029622F"/>
    <w:rsid w:val="002A0E97"/>
    <w:rsid w:val="002A7434"/>
    <w:rsid w:val="002A7B24"/>
    <w:rsid w:val="002C124D"/>
    <w:rsid w:val="002C4B2B"/>
    <w:rsid w:val="002E6FE9"/>
    <w:rsid w:val="002F02DB"/>
    <w:rsid w:val="00323F0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1691F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33F20"/>
    <w:rsid w:val="00A46B01"/>
    <w:rsid w:val="00A92CB9"/>
    <w:rsid w:val="00AC712C"/>
    <w:rsid w:val="00AD2937"/>
    <w:rsid w:val="00AD6B47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70D93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EF1AC0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23</TotalTime>
  <Pages>2</Pages>
  <Words>156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2016-04-05T13:08:00Z</cp:lastPrinted>
  <dcterms:created xsi:type="dcterms:W3CDTF">2016-05-23T11:43:00Z</dcterms:created>
  <dcterms:modified xsi:type="dcterms:W3CDTF">2016-05-24T14:11:00Z</dcterms:modified>
</cp:coreProperties>
</file>